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D682C" w14:textId="77777777" w:rsidR="00561B32" w:rsidRPr="00690BA6" w:rsidRDefault="00561B32" w:rsidP="00561B3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FERTHING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6E227FE" w14:textId="77777777" w:rsidR="00561B32" w:rsidRDefault="00561B32" w:rsidP="0056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D25041A" w14:textId="77777777" w:rsidR="00561B32" w:rsidRDefault="00561B32" w:rsidP="0056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B4891" w14:textId="77777777" w:rsidR="00561B32" w:rsidRDefault="00561B32" w:rsidP="0056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BBA476" w14:textId="77777777" w:rsidR="00561B32" w:rsidRDefault="00561B32" w:rsidP="00561B3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26A12F24" w14:textId="77777777" w:rsidR="00561B32" w:rsidRDefault="00561B32" w:rsidP="00561B3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09A3D9D" w14:textId="77777777" w:rsidR="00561B32" w:rsidRDefault="00561B32" w:rsidP="00561B32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83A7918" w14:textId="77777777" w:rsidR="00561B32" w:rsidRDefault="00561B32" w:rsidP="0056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44504" w14:textId="77777777" w:rsidR="00561B32" w:rsidRDefault="00561B32" w:rsidP="0056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18863E" w14:textId="77777777" w:rsidR="00561B32" w:rsidRDefault="00561B32" w:rsidP="0056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October 2021</w:t>
      </w:r>
    </w:p>
    <w:p w14:paraId="71E8FDE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FEA2A" w14:textId="77777777" w:rsidR="00561B32" w:rsidRDefault="00561B32" w:rsidP="009139A6">
      <w:r>
        <w:separator/>
      </w:r>
    </w:p>
  </w:endnote>
  <w:endnote w:type="continuationSeparator" w:id="0">
    <w:p w14:paraId="0967AB17" w14:textId="77777777" w:rsidR="00561B32" w:rsidRDefault="00561B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DF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7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D5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2BC94" w14:textId="77777777" w:rsidR="00561B32" w:rsidRDefault="00561B32" w:rsidP="009139A6">
      <w:r>
        <w:separator/>
      </w:r>
    </w:p>
  </w:footnote>
  <w:footnote w:type="continuationSeparator" w:id="0">
    <w:p w14:paraId="3C45B786" w14:textId="77777777" w:rsidR="00561B32" w:rsidRDefault="00561B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DC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DB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2A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32"/>
    <w:rsid w:val="000666E0"/>
    <w:rsid w:val="002510B7"/>
    <w:rsid w:val="00561B3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4EBD0"/>
  <w15:chartTrackingRefBased/>
  <w15:docId w15:val="{34885752-2669-411F-981A-26C81D43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2021-11-11T09:24:00Z</dcterms:created>
  <dcterms:modified xsi:type="dcterms:W3CDTF">2021-11-11T09:25:00Z</dcterms:modified>
</cp:coreProperties>
</file>